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1F82758C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POST/DYS/OZ/GZ/00</w:t>
      </w:r>
      <w:r w:rsidR="00FE6C59">
        <w:rPr>
          <w:rFonts w:ascii="Verdana" w:hAnsi="Verdana" w:cstheme="minorHAnsi"/>
          <w:b/>
          <w:szCs w:val="18"/>
          <w:lang w:eastAsia="pl-PL"/>
        </w:rPr>
        <w:t>3</w:t>
      </w:r>
      <w:r w:rsidR="00D30513">
        <w:rPr>
          <w:rFonts w:ascii="Verdana" w:hAnsi="Verdana" w:cstheme="minorHAnsi"/>
          <w:b/>
          <w:szCs w:val="18"/>
          <w:lang w:eastAsia="pl-PL"/>
        </w:rPr>
        <w:t>2</w:t>
      </w:r>
      <w:r w:rsidR="00FE6C59">
        <w:rPr>
          <w:rFonts w:ascii="Verdana" w:hAnsi="Verdana" w:cstheme="minorHAnsi"/>
          <w:b/>
          <w:szCs w:val="18"/>
          <w:lang w:eastAsia="pl-PL"/>
        </w:rPr>
        <w:t>6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/2026</w:t>
      </w:r>
      <w:r w:rsidR="00323954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D30513" w:rsidRPr="000D3657">
        <w:rPr>
          <w:b/>
          <w:bCs/>
          <w:szCs w:val="18"/>
        </w:rPr>
        <w:t xml:space="preserve">Roboty budowlane elektroenergetyczne na terenie RE Przemyśl: 1) </w:t>
      </w:r>
      <w:proofErr w:type="spellStart"/>
      <w:r w:rsidR="00D30513" w:rsidRPr="000D3657">
        <w:rPr>
          <w:b/>
          <w:bCs/>
          <w:szCs w:val="18"/>
        </w:rPr>
        <w:t>LSNk</w:t>
      </w:r>
      <w:proofErr w:type="spellEnd"/>
      <w:r w:rsidR="00D30513" w:rsidRPr="000D3657">
        <w:rPr>
          <w:b/>
          <w:bCs/>
          <w:szCs w:val="18"/>
        </w:rPr>
        <w:t xml:space="preserve"> Głęboka ÷ Lipowica od słupa 1 do 12-3; 2) Przemyśl 39; 3) Kalników 6 ze stacji Kalników 3; 4) Kalników 7 i 8</w:t>
      </w:r>
      <w:r w:rsidR="0032395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AA33" w14:textId="77777777" w:rsidR="00787972" w:rsidRDefault="00787972" w:rsidP="00582CE9">
      <w:pPr>
        <w:spacing w:after="0"/>
      </w:pPr>
      <w:r>
        <w:separator/>
      </w:r>
    </w:p>
  </w:endnote>
  <w:endnote w:type="continuationSeparator" w:id="0">
    <w:p w14:paraId="32AFDA4D" w14:textId="77777777" w:rsidR="00787972" w:rsidRDefault="00787972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997B" w14:textId="77777777" w:rsidR="00787972" w:rsidRDefault="00787972" w:rsidP="00582CE9">
      <w:pPr>
        <w:spacing w:after="0"/>
      </w:pPr>
      <w:r>
        <w:separator/>
      </w:r>
    </w:p>
  </w:footnote>
  <w:footnote w:type="continuationSeparator" w:id="0">
    <w:p w14:paraId="2DA593F0" w14:textId="77777777" w:rsidR="00787972" w:rsidRDefault="00787972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88BB1B3" w:rsidR="00347E8D" w:rsidRPr="006B2C28" w:rsidRDefault="0032395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FE6C59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="00D30513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FE6C5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32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Wilczyński Dariusz [PGE Dystr. O.Zamość]</cp:lastModifiedBy>
  <cp:revision>35</cp:revision>
  <cp:lastPrinted>2024-07-15T11:21:00Z</cp:lastPrinted>
  <dcterms:created xsi:type="dcterms:W3CDTF">2025-06-03T08:48:00Z</dcterms:created>
  <dcterms:modified xsi:type="dcterms:W3CDTF">2026-02-05T13:19:00Z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